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16" w:rsidRDefault="00A42F16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42F16" w:rsidRPr="007F0519" w:rsidRDefault="00A42F1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42F16" w:rsidRDefault="00A42F16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A42F16" w:rsidRPr="007F0519" w:rsidRDefault="00A42F1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42F16" w:rsidRPr="00F4290B" w:rsidRDefault="00A42F16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03.12.2021   №  346</w:t>
      </w:r>
    </w:p>
    <w:p w:rsidR="00A42F16" w:rsidRDefault="00A42F16">
      <w:r>
        <w:rPr>
          <w:rFonts w:ascii="Times New Roman" w:hAnsi="Times New Roman" w:cs="Times New Roman"/>
        </w:rPr>
        <w:t xml:space="preserve"> г. Унеча  Брянской области</w:t>
      </w:r>
    </w:p>
    <w:p w:rsidR="00A42F16" w:rsidRDefault="00A42F16">
      <w:pPr>
        <w:sectPr w:rsidR="00A42F16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42F16" w:rsidRPr="008B5049" w:rsidRDefault="00A42F1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42F16" w:rsidRDefault="00A42F16" w:rsidP="00E56585">
      <w:pPr>
        <w:tabs>
          <w:tab w:val="left" w:pos="4788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   нежилого </w:t>
      </w:r>
    </w:p>
    <w:p w:rsidR="00A42F16" w:rsidRDefault="00A42F16" w:rsidP="00E56585">
      <w:pPr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расположенного по адресу:</w:t>
      </w:r>
    </w:p>
    <w:p w:rsidR="00A42F16" w:rsidRDefault="00A42F16" w:rsidP="00E56585">
      <w:pPr>
        <w:tabs>
          <w:tab w:val="left" w:pos="4788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Брянская    область,    Унечский   район,</w:t>
      </w:r>
    </w:p>
    <w:p w:rsidR="00A42F16" w:rsidRDefault="00A42F16" w:rsidP="00E56585">
      <w:pPr>
        <w:tabs>
          <w:tab w:val="left" w:pos="4959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 Унеча,    ул.    Первомайская,    д.  14,   </w:t>
      </w:r>
    </w:p>
    <w:p w:rsidR="00A42F16" w:rsidRDefault="00A42F16" w:rsidP="00E56585">
      <w:pPr>
        <w:tabs>
          <w:tab w:val="left" w:pos="4820"/>
          <w:tab w:val="left" w:pos="4962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арендуемого                индивидуальным </w:t>
      </w:r>
    </w:p>
    <w:p w:rsidR="00A42F16" w:rsidRPr="00A2658F" w:rsidRDefault="00A42F16" w:rsidP="00E56585">
      <w:pPr>
        <w:tabs>
          <w:tab w:val="left" w:pos="4820"/>
          <w:tab w:val="left" w:pos="4962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предпринимателем       Домахиной М.В.</w:t>
      </w:r>
    </w:p>
    <w:p w:rsidR="00A42F16" w:rsidRDefault="00A42F16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A42F16" w:rsidRDefault="00A42F16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F16" w:rsidRPr="00A2658F" w:rsidRDefault="00A42F16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3 </w:t>
      </w:r>
      <w:r w:rsidRPr="0074735C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74735C">
        <w:rPr>
          <w:rFonts w:ascii="Times New Roman" w:hAnsi="Times New Roman" w:cs="Times New Roman"/>
          <w:sz w:val="24"/>
          <w:szCs w:val="24"/>
        </w:rPr>
        <w:t xml:space="preserve"> 299 Гражданского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,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</w:t>
      </w:r>
      <w:r w:rsidRPr="00A2658F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21.12.2001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58F">
        <w:rPr>
          <w:rFonts w:ascii="Times New Roman" w:hAnsi="Times New Roman" w:cs="Times New Roman"/>
          <w:sz w:val="24"/>
          <w:szCs w:val="24"/>
        </w:rPr>
        <w:t>178-ФЗ «О приватизации государственного и муниципального имущества»,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 xml:space="preserve">ипальный район» от 04.10.2019, </w:t>
      </w:r>
      <w:r w:rsidRPr="00A2658F">
        <w:rPr>
          <w:rFonts w:ascii="Times New Roman" w:hAnsi="Times New Roman" w:cs="Times New Roman"/>
          <w:sz w:val="24"/>
          <w:szCs w:val="24"/>
        </w:rPr>
        <w:t>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4-57 (в редакции решения </w:t>
      </w:r>
      <w:r w:rsidRPr="00A54F80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18.11.2021</w:t>
      </w:r>
      <w:r w:rsidRPr="00A54F8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4-80)</w:t>
      </w:r>
      <w:r w:rsidRPr="00A2658F">
        <w:rPr>
          <w:rFonts w:ascii="Times New Roman" w:hAnsi="Times New Roman" w:cs="Times New Roman"/>
          <w:sz w:val="24"/>
          <w:szCs w:val="24"/>
        </w:rPr>
        <w:t>, на основании</w:t>
      </w:r>
      <w:r w:rsidRPr="005C2C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заявления индивидуального предпринимателя Домахиной Марины Викторовны о выкупе арендуемого помещения от 21.10.2021 и</w:t>
      </w:r>
      <w:r w:rsidRPr="005C2C61">
        <w:rPr>
          <w:rFonts w:ascii="Times New Roman" w:hAnsi="Times New Roman" w:cs="Times New Roman"/>
          <w:sz w:val="24"/>
          <w:szCs w:val="24"/>
        </w:rPr>
        <w:t xml:space="preserve"> </w:t>
      </w:r>
      <w:r w:rsidRPr="00A2658F">
        <w:rPr>
          <w:rFonts w:ascii="Times New Roman" w:hAnsi="Times New Roman" w:cs="Times New Roman"/>
          <w:sz w:val="24"/>
          <w:szCs w:val="24"/>
        </w:rPr>
        <w:t>отчета</w:t>
      </w:r>
      <w:r>
        <w:rPr>
          <w:rFonts w:ascii="Times New Roman" w:hAnsi="Times New Roman" w:cs="Times New Roman"/>
          <w:sz w:val="24"/>
          <w:szCs w:val="24"/>
        </w:rPr>
        <w:t xml:space="preserve"> № 3253-30-10 от 22.11.2021 об оценке нежилого помещения кад. № 32:27:0430138:172, расположенного по адресу: Брянская область, г. Унеча, ул. Первомайская, д. 14, </w:t>
      </w:r>
      <w:r w:rsidRPr="003C195B">
        <w:rPr>
          <w:rFonts w:ascii="Times New Roman" w:hAnsi="Times New Roman" w:cs="Times New Roman"/>
          <w:sz w:val="24"/>
          <w:szCs w:val="24"/>
        </w:rPr>
        <w:t>выполненного независимым частнопрактикующим оценщиком Гореловым Виталием Валерьевичем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F16" w:rsidRDefault="00A42F16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42F16" w:rsidRDefault="00A42F16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42F16" w:rsidRDefault="00A42F16" w:rsidP="00E56585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Прекратить право</w:t>
      </w:r>
      <w:r w:rsidRPr="00E56585">
        <w:rPr>
          <w:rFonts w:ascii="Times New Roman" w:hAnsi="Times New Roman" w:cs="Times New Roman"/>
          <w:sz w:val="24"/>
          <w:szCs w:val="24"/>
        </w:rPr>
        <w:t xml:space="preserve"> хозяйственного ведения </w:t>
      </w:r>
      <w:r>
        <w:rPr>
          <w:rFonts w:ascii="Times New Roman" w:hAnsi="Times New Roman" w:cs="Times New Roman"/>
          <w:sz w:val="24"/>
          <w:szCs w:val="24"/>
        </w:rPr>
        <w:t>муниципальному унитарному предприятию Управляющая Компания</w:t>
      </w:r>
      <w:r w:rsidRPr="0074735C">
        <w:rPr>
          <w:rFonts w:ascii="Times New Roman" w:hAnsi="Times New Roman" w:cs="Times New Roman"/>
          <w:sz w:val="24"/>
          <w:szCs w:val="24"/>
        </w:rPr>
        <w:t xml:space="preserve"> «Недвижимость»</w:t>
      </w:r>
      <w:r w:rsidRPr="00E56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E56585">
        <w:rPr>
          <w:rFonts w:ascii="Times New Roman" w:hAnsi="Times New Roman" w:cs="Times New Roman"/>
          <w:sz w:val="24"/>
          <w:szCs w:val="24"/>
        </w:rPr>
        <w:t xml:space="preserve">нежилое помещение, находящееся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E56585">
        <w:rPr>
          <w:rFonts w:ascii="Times New Roman" w:hAnsi="Times New Roman" w:cs="Times New Roman"/>
          <w:sz w:val="24"/>
          <w:szCs w:val="24"/>
        </w:rPr>
        <w:t xml:space="preserve">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E56585">
        <w:rPr>
          <w:rFonts w:ascii="Times New Roman" w:hAnsi="Times New Roman" w:cs="Times New Roman"/>
          <w:sz w:val="24"/>
          <w:szCs w:val="24"/>
        </w:rPr>
        <w:t>» (</w:t>
      </w:r>
      <w:r w:rsidRPr="00DE7D2B">
        <w:rPr>
          <w:rFonts w:ascii="Times New Roman" w:hAnsi="Times New Roman" w:cs="Times New Roman"/>
          <w:sz w:val="24"/>
          <w:szCs w:val="24"/>
        </w:rPr>
        <w:t>запись о государственной регистрации права собственности 32-32-09/001/2009-295 от 19.03.2009</w:t>
      </w:r>
      <w:r w:rsidRPr="00E56585">
        <w:rPr>
          <w:rFonts w:ascii="Times New Roman" w:hAnsi="Times New Roman" w:cs="Times New Roman"/>
          <w:sz w:val="24"/>
          <w:szCs w:val="24"/>
        </w:rPr>
        <w:t>), расположенное по адресу: Брянская область,</w:t>
      </w:r>
      <w:r>
        <w:rPr>
          <w:rFonts w:ascii="Times New Roman" w:hAnsi="Times New Roman" w:cs="Times New Roman"/>
          <w:sz w:val="24"/>
          <w:szCs w:val="24"/>
        </w:rPr>
        <w:t xml:space="preserve"> Унечский район,</w:t>
      </w:r>
      <w:r w:rsidRPr="00E56585">
        <w:rPr>
          <w:rFonts w:ascii="Times New Roman" w:hAnsi="Times New Roman" w:cs="Times New Roman"/>
          <w:sz w:val="24"/>
          <w:szCs w:val="24"/>
        </w:rPr>
        <w:t xml:space="preserve"> г. Унеча, ул. Первомайская, д.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E56585">
        <w:rPr>
          <w:rFonts w:ascii="Times New Roman" w:hAnsi="Times New Roman" w:cs="Times New Roman"/>
          <w:sz w:val="24"/>
          <w:szCs w:val="24"/>
        </w:rPr>
        <w:t>, назначение: нежилое</w:t>
      </w:r>
      <w:r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E56585">
        <w:rPr>
          <w:rFonts w:ascii="Times New Roman" w:hAnsi="Times New Roman" w:cs="Times New Roman"/>
          <w:sz w:val="24"/>
          <w:szCs w:val="24"/>
        </w:rPr>
        <w:t xml:space="preserve">, площадь </w:t>
      </w:r>
      <w:r>
        <w:rPr>
          <w:rFonts w:ascii="Times New Roman" w:hAnsi="Times New Roman" w:cs="Times New Roman"/>
          <w:sz w:val="24"/>
          <w:szCs w:val="24"/>
        </w:rPr>
        <w:t xml:space="preserve">  86,3</w:t>
      </w:r>
      <w:r w:rsidRPr="00E56585">
        <w:rPr>
          <w:rFonts w:ascii="Times New Roman" w:hAnsi="Times New Roman" w:cs="Times New Roman"/>
          <w:sz w:val="24"/>
          <w:szCs w:val="24"/>
        </w:rPr>
        <w:t xml:space="preserve"> кв. 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6585">
        <w:rPr>
          <w:rFonts w:ascii="Times New Roman" w:hAnsi="Times New Roman" w:cs="Times New Roman"/>
          <w:sz w:val="24"/>
          <w:szCs w:val="24"/>
        </w:rPr>
        <w:t xml:space="preserve">, этаж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E56585">
        <w:rPr>
          <w:rFonts w:ascii="Times New Roman" w:hAnsi="Times New Roman" w:cs="Times New Roman"/>
          <w:sz w:val="24"/>
          <w:szCs w:val="24"/>
        </w:rPr>
        <w:t>1,</w:t>
      </w:r>
      <w:r>
        <w:rPr>
          <w:rFonts w:ascii="Times New Roman" w:hAnsi="Times New Roman" w:cs="Times New Roman"/>
          <w:sz w:val="24"/>
          <w:szCs w:val="24"/>
        </w:rPr>
        <w:t xml:space="preserve"> кадастровый номер 32:27:0430138:172,</w:t>
      </w:r>
      <w:r w:rsidRPr="00E56585">
        <w:rPr>
          <w:rFonts w:ascii="Times New Roman" w:hAnsi="Times New Roman" w:cs="Times New Roman"/>
          <w:sz w:val="24"/>
          <w:szCs w:val="24"/>
        </w:rPr>
        <w:t xml:space="preserve"> балансовая стоимость</w:t>
      </w:r>
      <w:r>
        <w:rPr>
          <w:rFonts w:ascii="Times New Roman" w:hAnsi="Times New Roman" w:cs="Times New Roman"/>
          <w:sz w:val="24"/>
          <w:szCs w:val="24"/>
        </w:rPr>
        <w:t xml:space="preserve"> на 01.11.2021 –</w:t>
      </w:r>
      <w:r w:rsidRPr="00E56585">
        <w:rPr>
          <w:rFonts w:ascii="Times New Roman" w:hAnsi="Times New Roman" w:cs="Times New Roman"/>
          <w:sz w:val="24"/>
          <w:szCs w:val="24"/>
        </w:rPr>
        <w:t xml:space="preserve"> </w:t>
      </w:r>
      <w:r w:rsidRPr="000B1300">
        <w:rPr>
          <w:rFonts w:ascii="Times New Roman" w:hAnsi="Times New Roman" w:cs="Times New Roman"/>
          <w:sz w:val="24"/>
          <w:szCs w:val="24"/>
        </w:rPr>
        <w:t>81 314,20</w:t>
      </w:r>
      <w:r w:rsidRPr="00E56585">
        <w:rPr>
          <w:rFonts w:ascii="Times New Roman" w:hAnsi="Times New Roman" w:cs="Times New Roman"/>
          <w:sz w:val="24"/>
          <w:szCs w:val="24"/>
        </w:rPr>
        <w:t xml:space="preserve"> рублей, остаточная стоимость на 01.1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5658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56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0,</w:t>
      </w:r>
      <w:r w:rsidRPr="00E56585">
        <w:rPr>
          <w:rFonts w:ascii="Times New Roman" w:hAnsi="Times New Roman" w:cs="Times New Roman"/>
          <w:sz w:val="24"/>
          <w:szCs w:val="24"/>
        </w:rPr>
        <w:t xml:space="preserve">0 рублей, год ввода в  эксплуатацию – </w:t>
      </w:r>
      <w:r w:rsidRPr="000B1300">
        <w:rPr>
          <w:rFonts w:ascii="Times New Roman" w:hAnsi="Times New Roman" w:cs="Times New Roman"/>
          <w:sz w:val="24"/>
          <w:szCs w:val="24"/>
        </w:rPr>
        <w:t xml:space="preserve">1929 </w:t>
      </w:r>
      <w:r w:rsidRPr="00E56585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в</w:t>
      </w:r>
      <w:r w:rsidRPr="0074735C">
        <w:rPr>
          <w:rFonts w:ascii="Times New Roman" w:hAnsi="Times New Roman" w:cs="Times New Roman"/>
          <w:sz w:val="24"/>
          <w:szCs w:val="24"/>
        </w:rPr>
        <w:t>ключить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35C">
        <w:rPr>
          <w:rFonts w:ascii="Times New Roman" w:hAnsi="Times New Roman" w:cs="Times New Roman"/>
          <w:sz w:val="24"/>
          <w:szCs w:val="24"/>
        </w:rPr>
        <w:t>указанное</w:t>
      </w:r>
      <w:r>
        <w:rPr>
          <w:rFonts w:ascii="Times New Roman" w:hAnsi="Times New Roman" w:cs="Times New Roman"/>
          <w:sz w:val="24"/>
          <w:szCs w:val="24"/>
        </w:rPr>
        <w:t xml:space="preserve"> нежилое помещение</w:t>
      </w:r>
      <w:r w:rsidRPr="0074735C">
        <w:rPr>
          <w:rFonts w:ascii="Times New Roman" w:hAnsi="Times New Roman" w:cs="Times New Roman"/>
          <w:sz w:val="24"/>
          <w:szCs w:val="24"/>
        </w:rPr>
        <w:t xml:space="preserve"> в состав муниципальной казны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747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4735C">
        <w:rPr>
          <w:rFonts w:ascii="Times New Roman" w:hAnsi="Times New Roman" w:cs="Times New Roman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74735C">
        <w:rPr>
          <w:rFonts w:ascii="Times New Roman" w:hAnsi="Times New Roman" w:cs="Times New Roman"/>
          <w:sz w:val="24"/>
          <w:szCs w:val="24"/>
        </w:rPr>
        <w:t>»</w:t>
      </w:r>
      <w:r w:rsidRPr="00E56585">
        <w:rPr>
          <w:rFonts w:ascii="Times New Roman" w:hAnsi="Times New Roman" w:cs="Times New Roman"/>
          <w:sz w:val="24"/>
          <w:szCs w:val="24"/>
        </w:rPr>
        <w:t>.</w:t>
      </w:r>
      <w:r w:rsidRPr="00E56585">
        <w:rPr>
          <w:rFonts w:ascii="Times New Roman" w:hAnsi="Times New Roman" w:cs="Times New Roman"/>
          <w:sz w:val="24"/>
          <w:szCs w:val="24"/>
        </w:rPr>
        <w:tab/>
      </w:r>
    </w:p>
    <w:p w:rsidR="00A42F16" w:rsidRDefault="00A42F16" w:rsidP="003B77B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74735C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униципальному унитарному предприятию Управляющая Компания</w:t>
      </w:r>
      <w:r w:rsidRPr="0074735C">
        <w:rPr>
          <w:rFonts w:ascii="Times New Roman" w:hAnsi="Times New Roman" w:cs="Times New Roman"/>
          <w:sz w:val="24"/>
          <w:szCs w:val="24"/>
        </w:rPr>
        <w:t xml:space="preserve"> «Недвижимость», </w:t>
      </w:r>
      <w:r>
        <w:rPr>
          <w:rFonts w:ascii="Times New Roman" w:hAnsi="Times New Roman" w:cs="Times New Roman"/>
          <w:sz w:val="24"/>
          <w:szCs w:val="24"/>
        </w:rPr>
        <w:t xml:space="preserve">комитету по управлению муниципальным имуществом </w:t>
      </w:r>
      <w:r w:rsidRPr="0074735C">
        <w:rPr>
          <w:rFonts w:ascii="Times New Roman" w:hAnsi="Times New Roman" w:cs="Times New Roman"/>
          <w:sz w:val="24"/>
          <w:szCs w:val="24"/>
        </w:rPr>
        <w:t>Унечского района осуществить прием-передачу указанного в п</w:t>
      </w:r>
      <w:r>
        <w:rPr>
          <w:rFonts w:ascii="Times New Roman" w:hAnsi="Times New Roman" w:cs="Times New Roman"/>
          <w:sz w:val="24"/>
          <w:szCs w:val="24"/>
        </w:rPr>
        <w:t>ункте</w:t>
      </w:r>
      <w:r w:rsidRPr="00747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74735C">
        <w:rPr>
          <w:rFonts w:ascii="Times New Roman" w:hAnsi="Times New Roman" w:cs="Times New Roman"/>
          <w:sz w:val="24"/>
          <w:szCs w:val="24"/>
        </w:rPr>
        <w:t xml:space="preserve">настоящего </w:t>
      </w:r>
      <w:r>
        <w:rPr>
          <w:rFonts w:ascii="Times New Roman" w:hAnsi="Times New Roman" w:cs="Times New Roman"/>
          <w:sz w:val="24"/>
          <w:szCs w:val="24"/>
        </w:rPr>
        <w:t>постановления</w:t>
      </w:r>
      <w:r w:rsidRPr="00747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недвижимого имущества</w:t>
      </w:r>
      <w:r w:rsidRPr="0074735C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законодательством.</w:t>
      </w:r>
    </w:p>
    <w:p w:rsidR="00A42F16" w:rsidRPr="00A2658F" w:rsidRDefault="00A42F16" w:rsidP="003B77B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иватизировать указанное в пункте 1 настоящего постановления муниципальное имущество путем совершения сделки по продаже муниципального имущества с индивидуальным предпринимателем Домахиной Мариной Викторовной (ОГРНИП 312325606500031, ИНН 323103099238), реализующим преимущественное право на выкуп арендуемого муниципального имущества. </w:t>
      </w:r>
    </w:p>
    <w:p w:rsidR="00A42F16" w:rsidRPr="00A2658F" w:rsidRDefault="00A42F16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2658F">
        <w:rPr>
          <w:rFonts w:ascii="Times New Roman" w:hAnsi="Times New Roman" w:cs="Times New Roman"/>
          <w:sz w:val="24"/>
          <w:szCs w:val="24"/>
        </w:rPr>
        <w:t xml:space="preserve">Утвердить условия приватизации муниципального имущества, указанного в </w:t>
      </w:r>
      <w:r>
        <w:rPr>
          <w:rFonts w:ascii="Times New Roman" w:hAnsi="Times New Roman" w:cs="Times New Roman"/>
          <w:sz w:val="24"/>
          <w:szCs w:val="24"/>
        </w:rPr>
        <w:t xml:space="preserve">пункте 1 </w:t>
      </w:r>
      <w:r w:rsidRPr="00A2658F">
        <w:rPr>
          <w:rFonts w:ascii="Times New Roman" w:hAnsi="Times New Roman" w:cs="Times New Roman"/>
          <w:sz w:val="24"/>
          <w:szCs w:val="24"/>
        </w:rPr>
        <w:t>настояще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2658F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658F">
        <w:rPr>
          <w:rFonts w:ascii="Times New Roman" w:hAnsi="Times New Roman" w:cs="Times New Roman"/>
          <w:sz w:val="24"/>
          <w:szCs w:val="24"/>
        </w:rPr>
        <w:t>, согласно приложению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2F16" w:rsidRDefault="00A42F16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2658F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F16" w:rsidRDefault="00A42F16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в десятидневный срок с даты принятия настоящего постановления направить индивидуальному предпринимателю Домахиной Марине Викторовне проект договора купли-продажи нежилого помещения, указанного в пункте 1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2658F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я;</w:t>
      </w:r>
    </w:p>
    <w:p w:rsidR="00A42F16" w:rsidRDefault="00A42F16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в случае подписания договора купли-продажи нежилого помещения обеспечить передачу имущества покупателю и совершение необходимых действий, связанных с переходом права собственности на него;</w:t>
      </w:r>
    </w:p>
    <w:p w:rsidR="00A42F16" w:rsidRDefault="00A42F16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74735C">
        <w:rPr>
          <w:rFonts w:ascii="Times New Roman" w:hAnsi="Times New Roman" w:cs="Times New Roman"/>
          <w:sz w:val="24"/>
          <w:szCs w:val="24"/>
        </w:rPr>
        <w:t xml:space="preserve">внести соответствующие изменения в Реестр </w:t>
      </w:r>
      <w:r>
        <w:rPr>
          <w:rFonts w:ascii="Times New Roman" w:hAnsi="Times New Roman" w:cs="Times New Roman"/>
          <w:sz w:val="24"/>
          <w:szCs w:val="24"/>
        </w:rPr>
        <w:t>муниципального имущества, относящегося к собственности</w:t>
      </w:r>
      <w:r w:rsidRPr="00747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747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4735C">
        <w:rPr>
          <w:rFonts w:ascii="Times New Roman" w:hAnsi="Times New Roman" w:cs="Times New Roman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74735C">
        <w:rPr>
          <w:rFonts w:ascii="Times New Roman" w:hAnsi="Times New Roman" w:cs="Times New Roman"/>
          <w:sz w:val="24"/>
          <w:szCs w:val="24"/>
        </w:rPr>
        <w:t xml:space="preserve">» и в договор о закреплении за </w:t>
      </w:r>
      <w:r>
        <w:rPr>
          <w:rFonts w:ascii="Times New Roman" w:hAnsi="Times New Roman" w:cs="Times New Roman"/>
          <w:sz w:val="24"/>
          <w:szCs w:val="24"/>
        </w:rPr>
        <w:t>муниципальным унитарным предприятием Управляющая Компания</w:t>
      </w:r>
      <w:r w:rsidRPr="0074735C">
        <w:rPr>
          <w:rFonts w:ascii="Times New Roman" w:hAnsi="Times New Roman" w:cs="Times New Roman"/>
          <w:sz w:val="24"/>
          <w:szCs w:val="24"/>
        </w:rPr>
        <w:t xml:space="preserve"> «Недвижимость» муниципального имущества на праве хозяйственного ведения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A42F16" w:rsidRPr="00A2658F" w:rsidRDefault="00A42F16" w:rsidP="001E390C">
      <w:pPr>
        <w:tabs>
          <w:tab w:val="left" w:pos="709"/>
          <w:tab w:val="left" w:pos="478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 </w:t>
      </w:r>
      <w:r w:rsidRPr="00D30E30">
        <w:rPr>
          <w:rFonts w:ascii="Times New Roman" w:hAnsi="Times New Roman" w:cs="Times New Roman"/>
          <w:sz w:val="24"/>
          <w:szCs w:val="24"/>
        </w:rPr>
        <w:t>Расторгнуть Договор на аренду помещений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0E30">
        <w:rPr>
          <w:rFonts w:ascii="Times New Roman" w:hAnsi="Times New Roman" w:cs="Times New Roman"/>
          <w:sz w:val="24"/>
          <w:szCs w:val="24"/>
        </w:rPr>
        <w:t xml:space="preserve"> относящихся к объектам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и переданных в хозяйственное ведение</w:t>
      </w:r>
      <w:r w:rsidRPr="00D30E3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D30E3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30E3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30E3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22 (в редакции дополнительного соглашения № 1 от 27.11.2014),</w:t>
      </w:r>
      <w:r w:rsidRPr="00D30E30">
        <w:rPr>
          <w:rFonts w:ascii="Times New Roman" w:hAnsi="Times New Roman" w:cs="Times New Roman"/>
          <w:sz w:val="24"/>
          <w:szCs w:val="24"/>
        </w:rPr>
        <w:t xml:space="preserve"> с момента государственной регистрации договора купли-продажи указанного в п</w:t>
      </w:r>
      <w:r>
        <w:rPr>
          <w:rFonts w:ascii="Times New Roman" w:hAnsi="Times New Roman" w:cs="Times New Roman"/>
          <w:sz w:val="24"/>
          <w:szCs w:val="24"/>
        </w:rPr>
        <w:t>ункте</w:t>
      </w:r>
      <w:r w:rsidRPr="00D30E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30E30">
        <w:rPr>
          <w:rFonts w:ascii="Times New Roman" w:hAnsi="Times New Roman" w:cs="Times New Roman"/>
          <w:sz w:val="24"/>
          <w:szCs w:val="24"/>
        </w:rPr>
        <w:t xml:space="preserve"> муниципального имущества.</w:t>
      </w:r>
    </w:p>
    <w:p w:rsidR="00A42F16" w:rsidRPr="00A2658F" w:rsidRDefault="00A42F16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</w:p>
    <w:p w:rsidR="00A42F16" w:rsidRPr="00A2658F" w:rsidRDefault="00A42F16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Постановление вступает в силу </w:t>
      </w:r>
      <w:r w:rsidRPr="00B60B6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A42F16" w:rsidRDefault="00A42F16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A42F16" w:rsidRPr="00A2658F" w:rsidRDefault="00A42F16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A42F16" w:rsidRPr="00A2658F">
        <w:tc>
          <w:tcPr>
            <w:tcW w:w="3729" w:type="pct"/>
          </w:tcPr>
          <w:p w:rsidR="00A42F16" w:rsidRPr="00A2658F" w:rsidRDefault="00A42F16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F16" w:rsidRDefault="00A42F16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F16" w:rsidRDefault="00A42F16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Исполняющая обязанности </w:t>
            </w:r>
          </w:p>
          <w:p w:rsidR="00A42F16" w:rsidRPr="00A2658F" w:rsidRDefault="00A42F16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A42F16" w:rsidRPr="00A2658F" w:rsidRDefault="00A42F16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F16" w:rsidRDefault="00A42F16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F16" w:rsidRDefault="00A42F16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F16" w:rsidRPr="00A2658F" w:rsidRDefault="00A42F16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И.М. Волкович</w:t>
            </w:r>
          </w:p>
        </w:tc>
      </w:tr>
    </w:tbl>
    <w:p w:rsidR="00A42F16" w:rsidRDefault="00A42F1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42F16" w:rsidRDefault="00A42F1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</w:t>
      </w:r>
    </w:p>
    <w:p w:rsidR="00A42F16" w:rsidRDefault="00A42F1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42F16" w:rsidRDefault="00A42F1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42F16" w:rsidRDefault="00A42F1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42F16" w:rsidRDefault="00A42F16">
      <w:pPr>
        <w:spacing w:line="240" w:lineRule="auto"/>
      </w:pPr>
    </w:p>
    <w:p w:rsidR="00A42F16" w:rsidRDefault="00A42F16" w:rsidP="001A4A89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</w:rPr>
        <w:sectPr w:rsidR="00A42F16" w:rsidSect="00833CFB">
          <w:type w:val="continuous"/>
          <w:pgSz w:w="11906" w:h="16838" w:code="9"/>
          <w:pgMar w:top="851" w:right="567" w:bottom="1618" w:left="1134" w:header="709" w:footer="709" w:gutter="0"/>
          <w:cols w:space="708"/>
          <w:formProt w:val="0"/>
          <w:docGrid w:linePitch="360"/>
        </w:sectPr>
      </w:pPr>
    </w:p>
    <w:p w:rsidR="00A42F16" w:rsidRPr="005724B2" w:rsidRDefault="00A42F16" w:rsidP="003D27C7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Pr="0095483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</w:p>
    <w:p w:rsidR="00A42F16" w:rsidRPr="005724B2" w:rsidRDefault="00A42F16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A42F16" w:rsidRDefault="00A42F16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  <w:szCs w:val="24"/>
        </w:rPr>
        <w:t xml:space="preserve"> ________________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A42F16" w:rsidRDefault="00A42F16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42F16" w:rsidRDefault="00A42F16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42F16" w:rsidRDefault="00A42F16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42F16" w:rsidRPr="00E36104" w:rsidRDefault="00A42F16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42F16" w:rsidRDefault="00A42F16" w:rsidP="003D27C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Условия приватизации муниципального имущества </w:t>
      </w:r>
    </w:p>
    <w:p w:rsidR="00A42F16" w:rsidRPr="006D4305" w:rsidRDefault="00A42F16" w:rsidP="003D27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F16" w:rsidRPr="00151C64" w:rsidRDefault="00A42F16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0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024"/>
        <w:gridCol w:w="2835"/>
        <w:gridCol w:w="4347"/>
        <w:gridCol w:w="2052"/>
        <w:gridCol w:w="2268"/>
      </w:tblGrid>
      <w:tr w:rsidR="00A42F16" w:rsidRPr="006D4305">
        <w:tc>
          <w:tcPr>
            <w:tcW w:w="567" w:type="dxa"/>
          </w:tcPr>
          <w:p w:rsidR="00A42F16" w:rsidRPr="004434E8" w:rsidRDefault="00A42F16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42F16" w:rsidRPr="004434E8" w:rsidRDefault="00A42F16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24" w:type="dxa"/>
          </w:tcPr>
          <w:p w:rsidR="00A42F16" w:rsidRPr="004434E8" w:rsidRDefault="00A42F16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характеристика  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</w:t>
            </w:r>
          </w:p>
          <w:p w:rsidR="00A42F16" w:rsidRPr="004434E8" w:rsidRDefault="00A42F16" w:rsidP="00A234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835" w:type="dxa"/>
          </w:tcPr>
          <w:p w:rsidR="00A42F16" w:rsidRPr="004434E8" w:rsidRDefault="00A42F16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47" w:type="dxa"/>
          </w:tcPr>
          <w:p w:rsidR="00A42F16" w:rsidRDefault="00A42F16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продажи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имущества  на основании  отчета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независимого частнопрактикующего  оценщика  № 3253-30-10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.11.2021 об оценке нежилого помещения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кад.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№ 32:27:0430138:172, расположенного по адресу: Брянская область, г. Унеча,  ул. Первомайская, </w:t>
            </w:r>
          </w:p>
          <w:p w:rsidR="00A42F16" w:rsidRPr="002F689C" w:rsidRDefault="00A42F16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д. 14</w:t>
            </w:r>
          </w:p>
          <w:p w:rsidR="00A42F16" w:rsidRPr="004434E8" w:rsidRDefault="00A42F16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A42F16" w:rsidRDefault="00A42F16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платежа</w:t>
            </w:r>
          </w:p>
          <w:p w:rsidR="00A42F16" w:rsidRPr="004434E8" w:rsidRDefault="00A42F16" w:rsidP="00A234F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A42F16" w:rsidRPr="004434E8" w:rsidRDefault="00A42F16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42F16" w:rsidRPr="004434E8" w:rsidRDefault="00A42F16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арендатора, имеющего преимущественное право</w:t>
            </w:r>
          </w:p>
        </w:tc>
      </w:tr>
      <w:tr w:rsidR="00A42F16" w:rsidRPr="006D4305">
        <w:trPr>
          <w:trHeight w:val="1111"/>
        </w:trPr>
        <w:tc>
          <w:tcPr>
            <w:tcW w:w="567" w:type="dxa"/>
          </w:tcPr>
          <w:p w:rsidR="00A42F16" w:rsidRPr="004B4CBE" w:rsidRDefault="00A42F16" w:rsidP="00830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A42F16" w:rsidRDefault="00A42F16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2F16" w:rsidRDefault="00A42F16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42F16" w:rsidRDefault="00A42F16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86,3 кв.м., </w:t>
            </w:r>
          </w:p>
          <w:p w:rsidR="00A42F16" w:rsidRDefault="00A42F16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этаж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A42F16" w:rsidRDefault="00A42F16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32:27:0430138:172</w:t>
            </w:r>
          </w:p>
          <w:p w:rsidR="00A42F16" w:rsidRDefault="00A42F16" w:rsidP="00A23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F16" w:rsidRPr="004B4CBE" w:rsidRDefault="00A42F16" w:rsidP="00A23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42F16" w:rsidRDefault="00A42F16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</w:t>
            </w:r>
          </w:p>
          <w:p w:rsidR="00A42F16" w:rsidRDefault="00A42F16" w:rsidP="00FC7852">
            <w:pPr>
              <w:spacing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A42F16" w:rsidRDefault="00A42F16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Первомайская, д. 14</w:t>
            </w:r>
          </w:p>
          <w:p w:rsidR="00A42F16" w:rsidRPr="00A72164" w:rsidRDefault="00A42F16" w:rsidP="00E3610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7" w:type="dxa"/>
          </w:tcPr>
          <w:p w:rsidR="00A42F16" w:rsidRDefault="00A42F16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1 128 500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,0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миллион сто двадцать восемь тысяч пятьсот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)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без учета НДС</w:t>
            </w:r>
          </w:p>
          <w:p w:rsidR="00A42F16" w:rsidRPr="00FC2963" w:rsidRDefault="00A42F16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A42F16" w:rsidRDefault="00A42F16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рассрочка сроком на 5 (пять) лет</w:t>
            </w:r>
          </w:p>
          <w:p w:rsidR="00A42F16" w:rsidRDefault="00A42F16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(оплата может быть осуществлена досрочно на основании решения покупателя)</w:t>
            </w:r>
          </w:p>
          <w:p w:rsidR="00A42F16" w:rsidRPr="004434E8" w:rsidRDefault="00A42F16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42F16" w:rsidRPr="004434E8" w:rsidRDefault="00A42F16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Домахина Марина Викторовна</w:t>
            </w:r>
          </w:p>
        </w:tc>
      </w:tr>
    </w:tbl>
    <w:p w:rsidR="00A42F16" w:rsidRDefault="00A42F16" w:rsidP="003D27C7">
      <w:pPr>
        <w:spacing w:line="240" w:lineRule="auto"/>
        <w:jc w:val="center"/>
      </w:pPr>
    </w:p>
    <w:sectPr w:rsidR="00A42F16" w:rsidSect="00FC13B7">
      <w:pgSz w:w="16838" w:h="11906" w:orient="landscape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1280C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7418"/>
    <w:rsid w:val="00070BD0"/>
    <w:rsid w:val="00082D98"/>
    <w:rsid w:val="00092934"/>
    <w:rsid w:val="00094909"/>
    <w:rsid w:val="000A05B8"/>
    <w:rsid w:val="000A608A"/>
    <w:rsid w:val="000A7423"/>
    <w:rsid w:val="000B1300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27F24"/>
    <w:rsid w:val="001304DE"/>
    <w:rsid w:val="00131873"/>
    <w:rsid w:val="0013616C"/>
    <w:rsid w:val="001362DA"/>
    <w:rsid w:val="00136660"/>
    <w:rsid w:val="001409DF"/>
    <w:rsid w:val="00151C64"/>
    <w:rsid w:val="0015385F"/>
    <w:rsid w:val="00155BDF"/>
    <w:rsid w:val="00160E71"/>
    <w:rsid w:val="0016411F"/>
    <w:rsid w:val="001655AE"/>
    <w:rsid w:val="0016718D"/>
    <w:rsid w:val="001749E8"/>
    <w:rsid w:val="00177ECE"/>
    <w:rsid w:val="00182838"/>
    <w:rsid w:val="00185D56"/>
    <w:rsid w:val="001A12B4"/>
    <w:rsid w:val="001A4A89"/>
    <w:rsid w:val="001A74C1"/>
    <w:rsid w:val="001B057E"/>
    <w:rsid w:val="001B1D5F"/>
    <w:rsid w:val="001B3AFA"/>
    <w:rsid w:val="001C1DB8"/>
    <w:rsid w:val="001C4A75"/>
    <w:rsid w:val="001E390C"/>
    <w:rsid w:val="001E40F4"/>
    <w:rsid w:val="001E631D"/>
    <w:rsid w:val="001F1FA9"/>
    <w:rsid w:val="001F2E6D"/>
    <w:rsid w:val="001F4463"/>
    <w:rsid w:val="00200B5C"/>
    <w:rsid w:val="00207B5C"/>
    <w:rsid w:val="0022127D"/>
    <w:rsid w:val="0022249D"/>
    <w:rsid w:val="002675B8"/>
    <w:rsid w:val="0029620E"/>
    <w:rsid w:val="002A2867"/>
    <w:rsid w:val="002A57C1"/>
    <w:rsid w:val="002A6E0B"/>
    <w:rsid w:val="002B047F"/>
    <w:rsid w:val="002B36BF"/>
    <w:rsid w:val="002D51AC"/>
    <w:rsid w:val="002E0244"/>
    <w:rsid w:val="002E30A6"/>
    <w:rsid w:val="002E3FC9"/>
    <w:rsid w:val="002F4678"/>
    <w:rsid w:val="002F689C"/>
    <w:rsid w:val="002F6F24"/>
    <w:rsid w:val="0030201E"/>
    <w:rsid w:val="00305C4B"/>
    <w:rsid w:val="00323B16"/>
    <w:rsid w:val="00327950"/>
    <w:rsid w:val="003310E0"/>
    <w:rsid w:val="00336374"/>
    <w:rsid w:val="00345204"/>
    <w:rsid w:val="00346D2E"/>
    <w:rsid w:val="003518FF"/>
    <w:rsid w:val="0035308C"/>
    <w:rsid w:val="003656CF"/>
    <w:rsid w:val="00371C00"/>
    <w:rsid w:val="00382825"/>
    <w:rsid w:val="0038736F"/>
    <w:rsid w:val="00391496"/>
    <w:rsid w:val="003919F9"/>
    <w:rsid w:val="00393A05"/>
    <w:rsid w:val="00397234"/>
    <w:rsid w:val="003B77B7"/>
    <w:rsid w:val="003B7CA8"/>
    <w:rsid w:val="003C195B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42EA"/>
    <w:rsid w:val="004434E8"/>
    <w:rsid w:val="00450D99"/>
    <w:rsid w:val="004521A3"/>
    <w:rsid w:val="00463E35"/>
    <w:rsid w:val="0046513B"/>
    <w:rsid w:val="00470858"/>
    <w:rsid w:val="004721AF"/>
    <w:rsid w:val="004776D4"/>
    <w:rsid w:val="00487449"/>
    <w:rsid w:val="004A6741"/>
    <w:rsid w:val="004A6FD6"/>
    <w:rsid w:val="004B0C1A"/>
    <w:rsid w:val="004B2C79"/>
    <w:rsid w:val="004B377D"/>
    <w:rsid w:val="004B4CBE"/>
    <w:rsid w:val="004B5D15"/>
    <w:rsid w:val="004C4444"/>
    <w:rsid w:val="004D4E01"/>
    <w:rsid w:val="004E06AF"/>
    <w:rsid w:val="004E1C6B"/>
    <w:rsid w:val="004E47BF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3F6F"/>
    <w:rsid w:val="00594188"/>
    <w:rsid w:val="005967B8"/>
    <w:rsid w:val="005B197D"/>
    <w:rsid w:val="005B4B7E"/>
    <w:rsid w:val="005B62F1"/>
    <w:rsid w:val="005C2C61"/>
    <w:rsid w:val="005C42B0"/>
    <w:rsid w:val="005C782E"/>
    <w:rsid w:val="005D26D1"/>
    <w:rsid w:val="005D2CF6"/>
    <w:rsid w:val="005D374B"/>
    <w:rsid w:val="005D564F"/>
    <w:rsid w:val="005E105E"/>
    <w:rsid w:val="005E20EE"/>
    <w:rsid w:val="005E4115"/>
    <w:rsid w:val="005E7DED"/>
    <w:rsid w:val="005F1709"/>
    <w:rsid w:val="005F26E8"/>
    <w:rsid w:val="00600FEE"/>
    <w:rsid w:val="0061050C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44A3"/>
    <w:rsid w:val="0066615E"/>
    <w:rsid w:val="006750C7"/>
    <w:rsid w:val="00682796"/>
    <w:rsid w:val="00683704"/>
    <w:rsid w:val="00684E2C"/>
    <w:rsid w:val="00687E4B"/>
    <w:rsid w:val="00690D6E"/>
    <w:rsid w:val="006A06C5"/>
    <w:rsid w:val="006C3120"/>
    <w:rsid w:val="006C44DE"/>
    <w:rsid w:val="006D4305"/>
    <w:rsid w:val="006D4803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339"/>
    <w:rsid w:val="00736A27"/>
    <w:rsid w:val="0074735C"/>
    <w:rsid w:val="00752758"/>
    <w:rsid w:val="007533E6"/>
    <w:rsid w:val="00755700"/>
    <w:rsid w:val="00757792"/>
    <w:rsid w:val="007638FE"/>
    <w:rsid w:val="0076672E"/>
    <w:rsid w:val="0078011D"/>
    <w:rsid w:val="007818DF"/>
    <w:rsid w:val="00792395"/>
    <w:rsid w:val="007938C0"/>
    <w:rsid w:val="00793B1D"/>
    <w:rsid w:val="007978DE"/>
    <w:rsid w:val="007A0A77"/>
    <w:rsid w:val="007A145B"/>
    <w:rsid w:val="007B1590"/>
    <w:rsid w:val="007B66E5"/>
    <w:rsid w:val="007C1D6A"/>
    <w:rsid w:val="007D0D35"/>
    <w:rsid w:val="007D3402"/>
    <w:rsid w:val="007D4067"/>
    <w:rsid w:val="007E3807"/>
    <w:rsid w:val="007F0519"/>
    <w:rsid w:val="007F0B91"/>
    <w:rsid w:val="007F6894"/>
    <w:rsid w:val="007F7AA7"/>
    <w:rsid w:val="008020EF"/>
    <w:rsid w:val="0080480C"/>
    <w:rsid w:val="008118C3"/>
    <w:rsid w:val="00813E96"/>
    <w:rsid w:val="00821513"/>
    <w:rsid w:val="00825205"/>
    <w:rsid w:val="00826F31"/>
    <w:rsid w:val="008303D6"/>
    <w:rsid w:val="00833CFB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77367"/>
    <w:rsid w:val="00881A53"/>
    <w:rsid w:val="008841B8"/>
    <w:rsid w:val="008949FE"/>
    <w:rsid w:val="008A330A"/>
    <w:rsid w:val="008B5049"/>
    <w:rsid w:val="008B60C3"/>
    <w:rsid w:val="008C53D3"/>
    <w:rsid w:val="008C7EB7"/>
    <w:rsid w:val="008D126D"/>
    <w:rsid w:val="008D1FB8"/>
    <w:rsid w:val="008D6CCD"/>
    <w:rsid w:val="008E1424"/>
    <w:rsid w:val="008F23F0"/>
    <w:rsid w:val="008F6FD0"/>
    <w:rsid w:val="00924F04"/>
    <w:rsid w:val="00931712"/>
    <w:rsid w:val="00944802"/>
    <w:rsid w:val="0094776C"/>
    <w:rsid w:val="00951946"/>
    <w:rsid w:val="00953D1E"/>
    <w:rsid w:val="00954830"/>
    <w:rsid w:val="00960198"/>
    <w:rsid w:val="00971789"/>
    <w:rsid w:val="00972C35"/>
    <w:rsid w:val="00975603"/>
    <w:rsid w:val="0098169B"/>
    <w:rsid w:val="0098772E"/>
    <w:rsid w:val="00991212"/>
    <w:rsid w:val="00991FA4"/>
    <w:rsid w:val="00992A5C"/>
    <w:rsid w:val="009950E9"/>
    <w:rsid w:val="00997364"/>
    <w:rsid w:val="009A161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D4CC0"/>
    <w:rsid w:val="009E0784"/>
    <w:rsid w:val="009E720B"/>
    <w:rsid w:val="00A04EF8"/>
    <w:rsid w:val="00A11F66"/>
    <w:rsid w:val="00A234F5"/>
    <w:rsid w:val="00A2658F"/>
    <w:rsid w:val="00A367D1"/>
    <w:rsid w:val="00A37788"/>
    <w:rsid w:val="00A42F16"/>
    <w:rsid w:val="00A430CF"/>
    <w:rsid w:val="00A478CD"/>
    <w:rsid w:val="00A50680"/>
    <w:rsid w:val="00A54F80"/>
    <w:rsid w:val="00A56CB6"/>
    <w:rsid w:val="00A631A4"/>
    <w:rsid w:val="00A670F5"/>
    <w:rsid w:val="00A7169C"/>
    <w:rsid w:val="00A72164"/>
    <w:rsid w:val="00A72CB3"/>
    <w:rsid w:val="00A863D0"/>
    <w:rsid w:val="00A96322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1ADF"/>
    <w:rsid w:val="00AE327C"/>
    <w:rsid w:val="00B015B3"/>
    <w:rsid w:val="00B05CBC"/>
    <w:rsid w:val="00B07791"/>
    <w:rsid w:val="00B12482"/>
    <w:rsid w:val="00B23A85"/>
    <w:rsid w:val="00B2431C"/>
    <w:rsid w:val="00B347F3"/>
    <w:rsid w:val="00B373BA"/>
    <w:rsid w:val="00B4392B"/>
    <w:rsid w:val="00B45DD2"/>
    <w:rsid w:val="00B4717B"/>
    <w:rsid w:val="00B518B6"/>
    <w:rsid w:val="00B60B62"/>
    <w:rsid w:val="00B63B9E"/>
    <w:rsid w:val="00B64AAB"/>
    <w:rsid w:val="00B839C2"/>
    <w:rsid w:val="00B8510B"/>
    <w:rsid w:val="00B85DA5"/>
    <w:rsid w:val="00BB1368"/>
    <w:rsid w:val="00BB2FD2"/>
    <w:rsid w:val="00BB5860"/>
    <w:rsid w:val="00BB686D"/>
    <w:rsid w:val="00BC6420"/>
    <w:rsid w:val="00BD1279"/>
    <w:rsid w:val="00BD6E78"/>
    <w:rsid w:val="00BE0F5E"/>
    <w:rsid w:val="00BE3281"/>
    <w:rsid w:val="00BE380B"/>
    <w:rsid w:val="00BE4A75"/>
    <w:rsid w:val="00BE6EDB"/>
    <w:rsid w:val="00BE725F"/>
    <w:rsid w:val="00BF0920"/>
    <w:rsid w:val="00C007E0"/>
    <w:rsid w:val="00C108EF"/>
    <w:rsid w:val="00C10F7A"/>
    <w:rsid w:val="00C133C7"/>
    <w:rsid w:val="00C135CF"/>
    <w:rsid w:val="00C14D9B"/>
    <w:rsid w:val="00C252D7"/>
    <w:rsid w:val="00C261B3"/>
    <w:rsid w:val="00C42A9C"/>
    <w:rsid w:val="00C4642A"/>
    <w:rsid w:val="00C54C12"/>
    <w:rsid w:val="00C54D97"/>
    <w:rsid w:val="00C63DAD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906"/>
    <w:rsid w:val="00CC5334"/>
    <w:rsid w:val="00CC53E3"/>
    <w:rsid w:val="00CD38DE"/>
    <w:rsid w:val="00CE06CD"/>
    <w:rsid w:val="00CE7001"/>
    <w:rsid w:val="00CE76CF"/>
    <w:rsid w:val="00D02248"/>
    <w:rsid w:val="00D06EAF"/>
    <w:rsid w:val="00D11186"/>
    <w:rsid w:val="00D17B2E"/>
    <w:rsid w:val="00D2075E"/>
    <w:rsid w:val="00D22267"/>
    <w:rsid w:val="00D26B9F"/>
    <w:rsid w:val="00D307BB"/>
    <w:rsid w:val="00D30E30"/>
    <w:rsid w:val="00D3759D"/>
    <w:rsid w:val="00D40D6D"/>
    <w:rsid w:val="00D5590D"/>
    <w:rsid w:val="00D9174D"/>
    <w:rsid w:val="00D9750C"/>
    <w:rsid w:val="00DA448A"/>
    <w:rsid w:val="00DB50A2"/>
    <w:rsid w:val="00DB5503"/>
    <w:rsid w:val="00DC7391"/>
    <w:rsid w:val="00DC7EBF"/>
    <w:rsid w:val="00DD5CD9"/>
    <w:rsid w:val="00DE3AEA"/>
    <w:rsid w:val="00DE7CD3"/>
    <w:rsid w:val="00DE7D2B"/>
    <w:rsid w:val="00DF220A"/>
    <w:rsid w:val="00DF5142"/>
    <w:rsid w:val="00E12FCF"/>
    <w:rsid w:val="00E217E0"/>
    <w:rsid w:val="00E36104"/>
    <w:rsid w:val="00E4302F"/>
    <w:rsid w:val="00E52931"/>
    <w:rsid w:val="00E54F8E"/>
    <w:rsid w:val="00E56585"/>
    <w:rsid w:val="00E601AC"/>
    <w:rsid w:val="00E61236"/>
    <w:rsid w:val="00E71B4D"/>
    <w:rsid w:val="00E7268D"/>
    <w:rsid w:val="00E778AF"/>
    <w:rsid w:val="00E77ADE"/>
    <w:rsid w:val="00E8351A"/>
    <w:rsid w:val="00E94ADA"/>
    <w:rsid w:val="00E95ED1"/>
    <w:rsid w:val="00E97BF9"/>
    <w:rsid w:val="00EA2464"/>
    <w:rsid w:val="00EA56C3"/>
    <w:rsid w:val="00EB15AE"/>
    <w:rsid w:val="00EB5856"/>
    <w:rsid w:val="00EC4FBE"/>
    <w:rsid w:val="00EC7D0A"/>
    <w:rsid w:val="00ED00E4"/>
    <w:rsid w:val="00ED06EB"/>
    <w:rsid w:val="00ED4AE7"/>
    <w:rsid w:val="00EE00B2"/>
    <w:rsid w:val="00EE210F"/>
    <w:rsid w:val="00EF7361"/>
    <w:rsid w:val="00EF757A"/>
    <w:rsid w:val="00EF767B"/>
    <w:rsid w:val="00F032C1"/>
    <w:rsid w:val="00F04B51"/>
    <w:rsid w:val="00F11FA4"/>
    <w:rsid w:val="00F11FAF"/>
    <w:rsid w:val="00F16FCD"/>
    <w:rsid w:val="00F22C13"/>
    <w:rsid w:val="00F32163"/>
    <w:rsid w:val="00F37590"/>
    <w:rsid w:val="00F37798"/>
    <w:rsid w:val="00F37C3F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963"/>
    <w:rsid w:val="00FC2BC9"/>
    <w:rsid w:val="00FC7852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1050C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1050C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050C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1050C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1050C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25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288</TotalTime>
  <Pages>3</Pages>
  <Words>970</Words>
  <Characters>5529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38</cp:revision>
  <cp:lastPrinted>2021-11-22T12:59:00Z</cp:lastPrinted>
  <dcterms:created xsi:type="dcterms:W3CDTF">2018-12-11T07:28:00Z</dcterms:created>
  <dcterms:modified xsi:type="dcterms:W3CDTF">2021-12-09T13:23:00Z</dcterms:modified>
</cp:coreProperties>
</file>